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32925" w:rsidRDefault="009C2FB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7366" w:history="1">
        <w:r w:rsidR="00232925" w:rsidRPr="00416AEB">
          <w:rPr>
            <w:rStyle w:val="aa"/>
          </w:rPr>
          <w:t>IPV6-UDP-MIB</w:t>
        </w:r>
        <w:r w:rsidR="00232925">
          <w:rPr>
            <w:webHidden/>
          </w:rPr>
          <w:tab/>
        </w:r>
        <w:r w:rsidR="00232925">
          <w:rPr>
            <w:webHidden/>
          </w:rPr>
          <w:fldChar w:fldCharType="begin"/>
        </w:r>
        <w:r w:rsidR="00232925">
          <w:rPr>
            <w:webHidden/>
          </w:rPr>
          <w:instrText xml:space="preserve"> PAGEREF _Toc399317366 \h </w:instrText>
        </w:r>
        <w:r w:rsidR="00232925">
          <w:rPr>
            <w:webHidden/>
          </w:rPr>
        </w:r>
        <w:r w:rsidR="00232925">
          <w:rPr>
            <w:webHidden/>
          </w:rPr>
          <w:fldChar w:fldCharType="separate"/>
        </w:r>
        <w:r w:rsidR="00232925">
          <w:rPr>
            <w:webHidden/>
          </w:rPr>
          <w:t>2</w:t>
        </w:r>
        <w:r w:rsidR="00232925">
          <w:rPr>
            <w:webHidden/>
          </w:rPr>
          <w:fldChar w:fldCharType="end"/>
        </w:r>
      </w:hyperlink>
    </w:p>
    <w:p w:rsidR="00232925" w:rsidRDefault="0023292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7367" w:history="1">
        <w:r w:rsidRPr="00416AEB">
          <w:rPr>
            <w:rStyle w:val="aa"/>
          </w:rPr>
          <w:t>ipv6UdpTable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_Toc399317367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9C2FB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32925" w:rsidRPr="00232925" w:rsidRDefault="00232925" w:rsidP="00232925">
      <w:pPr>
        <w:pStyle w:val="1"/>
        <w:tabs>
          <w:tab w:val="num" w:pos="432"/>
        </w:tabs>
        <w:ind w:left="432" w:hanging="432"/>
        <w:jc w:val="both"/>
      </w:pPr>
      <w:bookmarkStart w:id="0" w:name="_Toc397420278"/>
      <w:bookmarkStart w:id="1" w:name="_Toc399317366"/>
      <w:r w:rsidRPr="00232925">
        <w:rPr>
          <w:rFonts w:hint="eastAsia"/>
        </w:rPr>
        <w:lastRenderedPageBreak/>
        <w:t>IPV6-</w:t>
      </w:r>
      <w:r>
        <w:t>UDP</w:t>
      </w:r>
      <w:r>
        <w:rPr>
          <w:rFonts w:hint="eastAsia"/>
        </w:rPr>
        <w:t>-</w:t>
      </w:r>
      <w:r w:rsidRPr="00232925">
        <w:t>MIB</w:t>
      </w:r>
      <w:bookmarkEnd w:id="0"/>
      <w:bookmarkEnd w:id="1"/>
    </w:p>
    <w:p w:rsidR="00232925" w:rsidRPr="004378AC" w:rsidRDefault="00232925" w:rsidP="0023292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279"/>
      <w:bookmarkStart w:id="3" w:name="_Toc323197536"/>
      <w:bookmarkStart w:id="4" w:name="_Toc399317367"/>
      <w:r w:rsidRPr="004378AC">
        <w:t>ipv6UdpTable</w:t>
      </w:r>
      <w:bookmarkEnd w:id="2"/>
      <w:bookmarkEnd w:id="4"/>
      <w:r w:rsidRPr="004378AC">
        <w:t xml:space="preserve"> </w:t>
      </w:r>
      <w:bookmarkEnd w:id="3"/>
    </w:p>
    <w:p w:rsidR="00232925" w:rsidRPr="004378AC" w:rsidRDefault="00232925" w:rsidP="00232925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t>1.3.6.1.2.1.7.6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947"/>
        <w:gridCol w:w="2933"/>
      </w:tblGrid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ipv6UdpLocalAddress (1.3.6.1.2.1.7.6.1.1)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ipv6UdpLocalPort (1.3.6.1.2.1.7.6.1.2)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232925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ipv6UdpIfIndex (1.3.6.1.2.1.7.6.1.3)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232925" w:rsidRPr="004378AC" w:rsidRDefault="0023292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C65EEE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6D0" w:rsidRDefault="000876D0">
      <w:r>
        <w:separator/>
      </w:r>
    </w:p>
  </w:endnote>
  <w:endnote w:type="continuationSeparator" w:id="0">
    <w:p w:rsidR="000876D0" w:rsidRDefault="00087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C2FB1">
      <w:fldChar w:fldCharType="begin"/>
    </w:r>
    <w:r>
      <w:instrText>PAGE</w:instrText>
    </w:r>
    <w:r w:rsidR="009C2FB1">
      <w:fldChar w:fldCharType="separate"/>
    </w:r>
    <w:r w:rsidR="00C65EEE">
      <w:rPr>
        <w:noProof/>
      </w:rPr>
      <w:t>2</w:t>
    </w:r>
    <w:r w:rsidR="009C2FB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C65EEE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6D0" w:rsidRDefault="000876D0">
      <w:r>
        <w:separator/>
      </w:r>
    </w:p>
  </w:footnote>
  <w:footnote w:type="continuationSeparator" w:id="0">
    <w:p w:rsidR="000876D0" w:rsidRDefault="000876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32925" w:rsidRPr="00232925">
      <w:t xml:space="preserve"> IPV6-UDP-MIB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876D0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925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2FB1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65EEE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3292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329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329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3292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3292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3292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3292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232925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4A63D-B450-4E2A-B9A6-FABD9D34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21</cp:revision>
  <cp:lastPrinted>2010-05-04T10:01:00Z</cp:lastPrinted>
  <dcterms:created xsi:type="dcterms:W3CDTF">2014-07-11T01:33:00Z</dcterms:created>
  <dcterms:modified xsi:type="dcterms:W3CDTF">2014-09-24T02:20:00Z</dcterms:modified>
</cp:coreProperties>
</file>